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9B9" w:rsidRPr="00BC1B62" w:rsidRDefault="005949B9" w:rsidP="00BC1B62">
      <w:pPr>
        <w:ind w:left="5664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Образец 2</w:t>
      </w:r>
    </w:p>
    <w:p w:rsidR="005949B9" w:rsidRPr="00BC1B62" w:rsidRDefault="005949B9" w:rsidP="00BC1B6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B62">
        <w:rPr>
          <w:rFonts w:ascii="Times New Roman" w:hAnsi="Times New Roman" w:cs="Times New Roman"/>
          <w:b/>
          <w:bCs/>
          <w:sz w:val="24"/>
          <w:szCs w:val="24"/>
        </w:rPr>
        <w:t xml:space="preserve">Декларация </w:t>
      </w:r>
    </w:p>
    <w:p w:rsidR="005949B9" w:rsidRPr="00BC1B62" w:rsidRDefault="005949B9" w:rsidP="00BC1B62">
      <w:pPr>
        <w:jc w:val="center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за липсата на обстоятелствата по чл. 54, ал. 1, т. 1 – 5 и 7 ЗОП.</w:t>
      </w:r>
    </w:p>
    <w:p w:rsidR="005949B9" w:rsidRPr="00BC1B62" w:rsidRDefault="005949B9" w:rsidP="00CD4542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Подписаният ...........................................</w:t>
      </w:r>
      <w:r w:rsidRPr="001F722D">
        <w:rPr>
          <w:rFonts w:ascii="Times New Roman" w:hAnsi="Times New Roman" w:cs="Times New Roman"/>
          <w:sz w:val="24"/>
          <w:szCs w:val="24"/>
          <w:lang w:val="ru-RU"/>
        </w:rPr>
        <w:t>..............</w:t>
      </w:r>
      <w:r w:rsidRPr="00BC1B62">
        <w:rPr>
          <w:rFonts w:ascii="Times New Roman" w:hAnsi="Times New Roman" w:cs="Times New Roman"/>
          <w:sz w:val="24"/>
          <w:szCs w:val="24"/>
        </w:rPr>
        <w:t>...........................................................</w:t>
      </w:r>
    </w:p>
    <w:p w:rsidR="005949B9" w:rsidRPr="00BC1B62" w:rsidRDefault="005949B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1B62">
        <w:rPr>
          <w:rFonts w:ascii="Times New Roman" w:hAnsi="Times New Roman" w:cs="Times New Roman"/>
          <w:i/>
          <w:iCs/>
          <w:sz w:val="24"/>
          <w:szCs w:val="24"/>
        </w:rPr>
        <w:t>(трите имена)</w:t>
      </w:r>
    </w:p>
    <w:p w:rsidR="005949B9" w:rsidRPr="00BC1B62" w:rsidRDefault="005949B9" w:rsidP="00BC1B6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</w:t>
      </w:r>
    </w:p>
    <w:p w:rsidR="005949B9" w:rsidRPr="00BC1B62" w:rsidRDefault="005949B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1B62">
        <w:rPr>
          <w:rFonts w:ascii="Times New Roman" w:hAnsi="Times New Roman" w:cs="Times New Roman"/>
          <w:i/>
          <w:iCs/>
          <w:sz w:val="24"/>
          <w:szCs w:val="24"/>
        </w:rPr>
        <w:t>(данни по документ за самоличност)</w:t>
      </w:r>
    </w:p>
    <w:p w:rsidR="005949B9" w:rsidRPr="00BC1B62" w:rsidRDefault="005949B9" w:rsidP="00BC1B6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в качеството си на ………….………..………………</w:t>
      </w:r>
      <w:r w:rsidRPr="001F722D">
        <w:rPr>
          <w:rFonts w:ascii="Times New Roman" w:hAnsi="Times New Roman" w:cs="Times New Roman"/>
          <w:sz w:val="24"/>
          <w:szCs w:val="24"/>
          <w:lang w:val="ru-RU"/>
        </w:rPr>
        <w:t>………….</w:t>
      </w:r>
      <w:r w:rsidRPr="00BC1B62">
        <w:rPr>
          <w:rFonts w:ascii="Times New Roman" w:hAnsi="Times New Roman" w:cs="Times New Roman"/>
          <w:sz w:val="24"/>
          <w:szCs w:val="24"/>
        </w:rPr>
        <w:t>…………………….………</w:t>
      </w:r>
    </w:p>
    <w:p w:rsidR="005949B9" w:rsidRPr="00BC1B62" w:rsidRDefault="005949B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1B62">
        <w:rPr>
          <w:rFonts w:ascii="Times New Roman" w:hAnsi="Times New Roman" w:cs="Times New Roman"/>
          <w:i/>
          <w:iCs/>
          <w:sz w:val="24"/>
          <w:szCs w:val="24"/>
        </w:rPr>
        <w:t>(длъжност)</w:t>
      </w:r>
    </w:p>
    <w:p w:rsidR="005949B9" w:rsidRPr="00BC1B62" w:rsidRDefault="005949B9" w:rsidP="00BC1B6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на: ………………………………………………</w:t>
      </w:r>
      <w:r w:rsidRPr="001F722D">
        <w:rPr>
          <w:rFonts w:ascii="Times New Roman" w:hAnsi="Times New Roman" w:cs="Times New Roman"/>
          <w:sz w:val="24"/>
          <w:szCs w:val="24"/>
          <w:lang w:val="ru-RU"/>
        </w:rPr>
        <w:t>………………….</w:t>
      </w:r>
      <w:r w:rsidRPr="00BC1B62">
        <w:rPr>
          <w:rFonts w:ascii="Times New Roman" w:hAnsi="Times New Roman" w:cs="Times New Roman"/>
          <w:sz w:val="24"/>
          <w:szCs w:val="24"/>
        </w:rPr>
        <w:t xml:space="preserve">………………………… -  </w:t>
      </w:r>
    </w:p>
    <w:p w:rsidR="005949B9" w:rsidRPr="00BC1B62" w:rsidRDefault="005949B9" w:rsidP="00BC1B62">
      <w:pPr>
        <w:spacing w:after="0" w:line="240" w:lineRule="auto"/>
        <w:ind w:left="1134" w:hanging="56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BC1B62">
        <w:rPr>
          <w:rFonts w:ascii="Times New Roman" w:hAnsi="Times New Roman" w:cs="Times New Roman"/>
          <w:i/>
          <w:iCs/>
          <w:sz w:val="24"/>
          <w:szCs w:val="24"/>
        </w:rPr>
        <w:t>(наименование на Участника)</w:t>
      </w:r>
    </w:p>
    <w:p w:rsidR="005949B9" w:rsidRDefault="005949B9" w:rsidP="00BC1B62">
      <w:pPr>
        <w:spacing w:after="0"/>
        <w:ind w:firstLine="720"/>
        <w:jc w:val="both"/>
        <w:rPr>
          <w:rFonts w:ascii="Times New Roman" w:hAnsi="Times New Roman" w:cs="Times New Roman"/>
          <w:b/>
          <w:bCs/>
          <w:color w:val="000000"/>
          <w:lang w:eastAsia="bg-BG"/>
        </w:rPr>
      </w:pPr>
      <w:r w:rsidRPr="00BC1B62">
        <w:rPr>
          <w:rFonts w:ascii="Times New Roman" w:hAnsi="Times New Roman" w:cs="Times New Roman"/>
          <w:sz w:val="24"/>
          <w:szCs w:val="24"/>
        </w:rPr>
        <w:t>Участник в про</w:t>
      </w:r>
      <w:r>
        <w:rPr>
          <w:rFonts w:ascii="Times New Roman" w:hAnsi="Times New Roman" w:cs="Times New Roman"/>
          <w:sz w:val="24"/>
          <w:szCs w:val="24"/>
        </w:rPr>
        <w:t xml:space="preserve">ведено възлагане по реда на чл.20, ал.3, т.2 от ЗОП  чрез “Събиране на оферти с обява” на </w:t>
      </w:r>
      <w:r w:rsidRPr="00BC1B62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Pr="00CD4542">
        <w:rPr>
          <w:rFonts w:ascii="Times New Roman" w:hAnsi="Times New Roman" w:cs="Times New Roman"/>
          <w:b/>
          <w:bCs/>
          <w:color w:val="000000"/>
          <w:lang w:eastAsia="bg-BG"/>
        </w:rPr>
        <w:t>„Избор на изпълнител за осъществяване на консултантски услуги, свързани с подготовка за кандидатстване с проекти на Община Лозница по Програма за развитие на селските райони 2014-2020 г. в три обособени позиции”: обособена позиция 1: „Избор на изпълнител за осъществяване на консултантски услуги, свързани с</w:t>
      </w:r>
      <w:r w:rsidRPr="00CD4542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 </w:t>
      </w:r>
      <w:r w:rsidRPr="00CD4542">
        <w:rPr>
          <w:rFonts w:ascii="Times New Roman" w:hAnsi="Times New Roman" w:cs="Times New Roman"/>
          <w:b/>
          <w:bCs/>
          <w:color w:val="000000"/>
          <w:lang w:eastAsia="bg-BG"/>
        </w:rPr>
        <w:t>подготовка на проект: „Реконструкция и рехабилитация на улици в населени места на Община Лозница””; обособена позиция 2: „Избор на изпълнител за осъществяване на консултантски услуги, свързани с подготовка на проект: „Основен ремонт и енергоефективна рехабилитация на Народно читалище „Пробуда 1912” в гр. Лозница””; обособена позиция 3: „Избор на изпълнител за осъществяване на консултантски услуги, свързани с подготовка на проект: „Рехабилитация на общински пътища в община Лозница””</w:t>
      </w:r>
    </w:p>
    <w:p w:rsidR="005949B9" w:rsidRPr="00263D39" w:rsidRDefault="005949B9" w:rsidP="00BC1B6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lang w:eastAsia="bg-BG"/>
        </w:rPr>
        <w:t>За обособена позиция №.................................................</w:t>
      </w:r>
    </w:p>
    <w:p w:rsidR="005949B9" w:rsidRPr="00BC1B62" w:rsidRDefault="005949B9" w:rsidP="00BC1B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9B9" w:rsidRDefault="005949B9" w:rsidP="00CD454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1B62">
        <w:rPr>
          <w:rFonts w:ascii="Times New Roman" w:hAnsi="Times New Roman" w:cs="Times New Roman"/>
          <w:b/>
          <w:bCs/>
          <w:sz w:val="24"/>
          <w:szCs w:val="24"/>
        </w:rPr>
        <w:t>ДЕКЛАРИРАМ:</w:t>
      </w:r>
    </w:p>
    <w:p w:rsidR="005949B9" w:rsidRPr="00BC1B62" w:rsidRDefault="005949B9" w:rsidP="00BC1B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949B9" w:rsidRPr="00BC1B62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не съм осъден с влязла в сила присъда, освен ако е реабилитиран, за престъпление по чл.108а, чл. 159а - 159г, чл. 172, чл. 192а, чл. 194 - 217, чл. 219 - 252, чл. 253 - 260, чл. 301 - 307, чл.321, 321а и чл. 352 - 353е от Наказателния кодекс;</w:t>
      </w:r>
    </w:p>
    <w:p w:rsidR="005949B9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не съм осъден с влязла в сила присъда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BC1B62">
        <w:rPr>
          <w:rFonts w:ascii="Times New Roman" w:hAnsi="Times New Roman" w:cs="Times New Roman"/>
          <w:sz w:val="24"/>
          <w:szCs w:val="24"/>
        </w:rPr>
        <w:t>реабилитиран</w:t>
      </w:r>
      <w:r>
        <w:rPr>
          <w:rFonts w:ascii="Times New Roman" w:hAnsi="Times New Roman" w:cs="Times New Roman"/>
          <w:sz w:val="24"/>
          <w:szCs w:val="24"/>
        </w:rPr>
        <w:t xml:space="preserve"> съм</w:t>
      </w:r>
      <w:r w:rsidRPr="00BC1B62">
        <w:rPr>
          <w:rFonts w:ascii="Times New Roman" w:hAnsi="Times New Roman" w:cs="Times New Roman"/>
          <w:sz w:val="24"/>
          <w:szCs w:val="24"/>
        </w:rPr>
        <w:t xml:space="preserve"> за престъпление,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B62">
        <w:rPr>
          <w:rFonts w:ascii="Times New Roman" w:hAnsi="Times New Roman" w:cs="Times New Roman"/>
          <w:sz w:val="24"/>
          <w:szCs w:val="24"/>
        </w:rPr>
        <w:t>аналогично на тези по т. 1, в друга държава членка или трета страна;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9B9" w:rsidRPr="00BC1B62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нямам задължения за данъци и задължителни осигурителни вноски по смисъла на чл.</w:t>
      </w:r>
      <w:r w:rsidRPr="001F722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C1B62">
        <w:rPr>
          <w:rFonts w:ascii="Times New Roman" w:hAnsi="Times New Roman" w:cs="Times New Roman"/>
          <w:sz w:val="24"/>
          <w:szCs w:val="24"/>
        </w:rPr>
        <w:t xml:space="preserve">162, ал. 2, т. 1 от Данъчно-осигурителния процесуален кодекс и лихвите по тях, към държавата или към общината по седалището на възложителя и </w:t>
      </w:r>
      <w:r>
        <w:rPr>
          <w:rFonts w:ascii="Times New Roman" w:hAnsi="Times New Roman" w:cs="Times New Roman"/>
          <w:sz w:val="24"/>
          <w:szCs w:val="24"/>
        </w:rPr>
        <w:t>по местрегистрацията на представляваното от мен юридическо лице</w:t>
      </w:r>
      <w:r w:rsidRPr="00BC1B62">
        <w:rPr>
          <w:rFonts w:ascii="Times New Roman" w:hAnsi="Times New Roman" w:cs="Times New Roman"/>
          <w:sz w:val="24"/>
          <w:szCs w:val="24"/>
        </w:rPr>
        <w:t xml:space="preserve">, или аналогични задължения, установени с акт на компетентен орган, съгласно законодателството на държавата, в която </w:t>
      </w:r>
      <w:r>
        <w:rPr>
          <w:rFonts w:ascii="Times New Roman" w:hAnsi="Times New Roman" w:cs="Times New Roman"/>
          <w:sz w:val="24"/>
          <w:szCs w:val="24"/>
        </w:rPr>
        <w:t xml:space="preserve">съм установен / </w:t>
      </w:r>
      <w:r w:rsidRPr="00BC1B62">
        <w:rPr>
          <w:rFonts w:ascii="Times New Roman" w:hAnsi="Times New Roman" w:cs="Times New Roman"/>
          <w:sz w:val="24"/>
          <w:szCs w:val="24"/>
        </w:rPr>
        <w:t xml:space="preserve">допуснато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C1B62">
        <w:rPr>
          <w:rFonts w:ascii="Times New Roman" w:hAnsi="Times New Roman" w:cs="Times New Roman"/>
          <w:sz w:val="24"/>
          <w:szCs w:val="24"/>
        </w:rPr>
        <w:t>разсрочване, отсрочване или обезпечение на задълженията или задължението е по акт, който не е влязъл в сила;</w:t>
      </w:r>
    </w:p>
    <w:p w:rsidR="005949B9" w:rsidRPr="00BC1B62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не е налице неравнопоставеност в случаите по чл. 44, ал. 5 от ЗОП;</w:t>
      </w:r>
    </w:p>
    <w:p w:rsidR="005949B9" w:rsidRPr="00BC1B62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не е установено, че:</w:t>
      </w:r>
    </w:p>
    <w:p w:rsidR="005949B9" w:rsidRPr="00BC1B62" w:rsidRDefault="005949B9" w:rsidP="00CD4542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съм </w:t>
      </w:r>
      <w:r w:rsidRPr="00BC1B62">
        <w:rPr>
          <w:rFonts w:ascii="Times New Roman" w:hAnsi="Times New Roman" w:cs="Times New Roman"/>
          <w:sz w:val="24"/>
          <w:szCs w:val="24"/>
        </w:rPr>
        <w:t>представил документ с невярно съдържание, свързан с удостоверяване липсата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B62">
        <w:rPr>
          <w:rFonts w:ascii="Times New Roman" w:hAnsi="Times New Roman" w:cs="Times New Roman"/>
          <w:sz w:val="24"/>
          <w:szCs w:val="24"/>
        </w:rPr>
        <w:t>основания за отстраняване или изпълнението на критериите за подбор;</w:t>
      </w:r>
    </w:p>
    <w:p w:rsidR="005949B9" w:rsidRPr="00BC1B62" w:rsidRDefault="005949B9" w:rsidP="00CD4542">
      <w:pPr>
        <w:pStyle w:val="ListParagraph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 xml:space="preserve">б) не </w:t>
      </w:r>
      <w:r>
        <w:rPr>
          <w:rFonts w:ascii="Times New Roman" w:hAnsi="Times New Roman" w:cs="Times New Roman"/>
          <w:sz w:val="24"/>
          <w:szCs w:val="24"/>
        </w:rPr>
        <w:t>съм</w:t>
      </w:r>
      <w:r w:rsidRPr="00BC1B62">
        <w:rPr>
          <w:rFonts w:ascii="Times New Roman" w:hAnsi="Times New Roman" w:cs="Times New Roman"/>
          <w:sz w:val="24"/>
          <w:szCs w:val="24"/>
        </w:rPr>
        <w:t xml:space="preserve"> предоставил изискваща се информация, свързана с удостоверяване липсата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B62">
        <w:rPr>
          <w:rFonts w:ascii="Times New Roman" w:hAnsi="Times New Roman" w:cs="Times New Roman"/>
          <w:sz w:val="24"/>
          <w:szCs w:val="24"/>
        </w:rPr>
        <w:t>основания за отстраняване или изпълнението на критериите за подбор</w:t>
      </w:r>
    </w:p>
    <w:p w:rsidR="005949B9" w:rsidRPr="00BC1B62" w:rsidRDefault="005949B9" w:rsidP="00CD4542">
      <w:pPr>
        <w:pStyle w:val="ListParagraph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не  е налице конфликт на интереси, който не може да бъде отстранен.</w:t>
      </w:r>
    </w:p>
    <w:p w:rsidR="005949B9" w:rsidRDefault="005949B9" w:rsidP="00BC1B62">
      <w:pPr>
        <w:spacing w:after="0"/>
      </w:pPr>
    </w:p>
    <w:p w:rsidR="005949B9" w:rsidRPr="00BC1B62" w:rsidRDefault="005949B9" w:rsidP="00BC1B62">
      <w:pPr>
        <w:tabs>
          <w:tab w:val="left" w:pos="0"/>
          <w:tab w:val="right" w:pos="9072"/>
        </w:tabs>
        <w:spacing w:before="60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Известно ми е, че за деклариране на неверни данни в настоящата декларация нося наказателна отговорност съгласно чл. 313 от Наказателния кодекс.</w:t>
      </w:r>
    </w:p>
    <w:p w:rsidR="005949B9" w:rsidRPr="00BC1B62" w:rsidRDefault="005949B9" w:rsidP="00BC1B62">
      <w:pPr>
        <w:tabs>
          <w:tab w:val="left" w:pos="0"/>
          <w:tab w:val="right" w:pos="9072"/>
        </w:tabs>
        <w:spacing w:before="600" w:after="0" w:line="240" w:lineRule="auto"/>
        <w:rPr>
          <w:rFonts w:ascii="Times New Roman" w:hAnsi="Times New Roman" w:cs="Times New Roman"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Дата: ………………….</w:t>
      </w:r>
      <w:r w:rsidRPr="00BC1B62">
        <w:rPr>
          <w:rFonts w:ascii="Times New Roman" w:hAnsi="Times New Roman" w:cs="Times New Roman"/>
          <w:sz w:val="24"/>
          <w:szCs w:val="24"/>
        </w:rPr>
        <w:tab/>
        <w:t>Подпис и печат: …......................</w:t>
      </w:r>
    </w:p>
    <w:p w:rsidR="005949B9" w:rsidRPr="00BC1B62" w:rsidRDefault="005949B9" w:rsidP="00BC1B62">
      <w:pPr>
        <w:tabs>
          <w:tab w:val="left" w:pos="0"/>
          <w:tab w:val="right" w:pos="9072"/>
        </w:tabs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C1B62">
        <w:rPr>
          <w:rFonts w:ascii="Times New Roman" w:hAnsi="Times New Roman" w:cs="Times New Roman"/>
          <w:sz w:val="24"/>
          <w:szCs w:val="24"/>
        </w:rPr>
        <w:t>гр...............................</w:t>
      </w:r>
      <w:r w:rsidRPr="00BC1B62">
        <w:rPr>
          <w:rFonts w:ascii="Times New Roman" w:hAnsi="Times New Roman" w:cs="Times New Roman"/>
          <w:sz w:val="24"/>
          <w:szCs w:val="24"/>
        </w:rPr>
        <w:tab/>
      </w:r>
      <w:r w:rsidRPr="00BC1B62">
        <w:rPr>
          <w:rFonts w:ascii="Times New Roman" w:hAnsi="Times New Roman" w:cs="Times New Roman"/>
          <w:i/>
          <w:iCs/>
          <w:sz w:val="24"/>
          <w:szCs w:val="24"/>
        </w:rPr>
        <w:t>(име, длъжност)</w:t>
      </w:r>
    </w:p>
    <w:p w:rsidR="005949B9" w:rsidRDefault="005949B9" w:rsidP="00BC1B62">
      <w:pPr>
        <w:spacing w:after="0"/>
      </w:pPr>
    </w:p>
    <w:sectPr w:rsidR="005949B9" w:rsidSect="002479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9B9" w:rsidRDefault="005949B9" w:rsidP="00BC1B62">
      <w:pPr>
        <w:spacing w:after="0" w:line="240" w:lineRule="auto"/>
      </w:pPr>
      <w:r>
        <w:separator/>
      </w:r>
    </w:p>
  </w:endnote>
  <w:endnote w:type="continuationSeparator" w:id="0">
    <w:p w:rsidR="005949B9" w:rsidRDefault="005949B9" w:rsidP="00BC1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9B9" w:rsidRDefault="005949B9" w:rsidP="00BC1B62">
      <w:pPr>
        <w:spacing w:after="0" w:line="240" w:lineRule="auto"/>
      </w:pPr>
      <w:r>
        <w:separator/>
      </w:r>
    </w:p>
  </w:footnote>
  <w:footnote w:type="continuationSeparator" w:id="0">
    <w:p w:rsidR="005949B9" w:rsidRDefault="005949B9" w:rsidP="00BC1B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134DF"/>
    <w:multiLevelType w:val="hybridMultilevel"/>
    <w:tmpl w:val="12CC5894"/>
    <w:lvl w:ilvl="0" w:tplc="9056B4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1B62"/>
    <w:rsid w:val="00073823"/>
    <w:rsid w:val="0019727F"/>
    <w:rsid w:val="001F722D"/>
    <w:rsid w:val="002479C8"/>
    <w:rsid w:val="0025230A"/>
    <w:rsid w:val="00263D39"/>
    <w:rsid w:val="00537681"/>
    <w:rsid w:val="00542CDC"/>
    <w:rsid w:val="005667AE"/>
    <w:rsid w:val="00590CA1"/>
    <w:rsid w:val="005949B9"/>
    <w:rsid w:val="006B560C"/>
    <w:rsid w:val="00795448"/>
    <w:rsid w:val="007E57C9"/>
    <w:rsid w:val="00802CE5"/>
    <w:rsid w:val="00A93294"/>
    <w:rsid w:val="00BC1B62"/>
    <w:rsid w:val="00CD327A"/>
    <w:rsid w:val="00CD4542"/>
    <w:rsid w:val="00CE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B62"/>
    <w:pPr>
      <w:spacing w:after="200" w:line="276" w:lineRule="auto"/>
    </w:pPr>
    <w:rPr>
      <w:rFonts w:cs="Calibri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C1B62"/>
  </w:style>
  <w:style w:type="paragraph" w:styleId="Footer">
    <w:name w:val="footer"/>
    <w:basedOn w:val="Normal"/>
    <w:link w:val="FooterChar"/>
    <w:uiPriority w:val="99"/>
    <w:semiHidden/>
    <w:rsid w:val="00BC1B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C1B62"/>
  </w:style>
  <w:style w:type="paragraph" w:styleId="ListParagraph">
    <w:name w:val="List Paragraph"/>
    <w:basedOn w:val="Normal"/>
    <w:uiPriority w:val="99"/>
    <w:qFormat/>
    <w:rsid w:val="00BC1B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461</Words>
  <Characters>2632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2</dc:title>
  <dc:subject/>
  <dc:creator> МДААР</dc:creator>
  <cp:keywords/>
  <dc:description/>
  <cp:lastModifiedBy>AniM</cp:lastModifiedBy>
  <cp:revision>4</cp:revision>
  <dcterms:created xsi:type="dcterms:W3CDTF">2016-08-08T07:17:00Z</dcterms:created>
  <dcterms:modified xsi:type="dcterms:W3CDTF">2016-08-08T07:24:00Z</dcterms:modified>
</cp:coreProperties>
</file>